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การขอแก้ไขเปลี่ยนแปลงรายละเอียดในใบอนุญาตโฆษณาเครื่องมือแพทย์</w:t>
      </w:r>
    </w:p>
    <w:p w:rsidR="00D12F42" w:rsidRPr="00394708" w:rsidRDefault="00D239AD" w:rsidP="00D12F42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9F66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12F4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5E04D5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12F42" w:rsidRPr="00D12F42" w:rsidRDefault="00132E1B" w:rsidP="00D12F4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7328EB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7328EB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การขอแก้ไขเปลี่ยนแปลงรายละเอียดในใบอนุญาตโฆษณาเครื่องมือแพทย์</w:t>
      </w:r>
    </w:p>
    <w:p w:rsidR="00132E1B" w:rsidRPr="00D12F42" w:rsidRDefault="00600A25" w:rsidP="00D12F4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12F4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7328EB" w:rsidRPr="00D12F42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D12F42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7328EB" w:rsidRPr="00D12F4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12F42" w:rsidRPr="00D12F4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7328EB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7328EB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7328EB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7328EB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0B7D5D">
        <w:tc>
          <w:tcPr>
            <w:tcW w:w="675" w:type="dxa"/>
          </w:tcPr>
          <w:p w:rsidR="00394708" w:rsidRPr="0087182F" w:rsidRDefault="00394708" w:rsidP="000B7D5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D26A9" w:rsidP="00FD26A9">
            <w:pP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๒๕๕๑</w:t>
            </w:r>
          </w:p>
        </w:tc>
      </w:tr>
      <w:tr w:rsidR="0087182F" w:rsidRPr="0087182F" w:rsidTr="000B7D5D">
        <w:tc>
          <w:tcPr>
            <w:tcW w:w="675" w:type="dxa"/>
          </w:tcPr>
          <w:p w:rsidR="00394708" w:rsidRPr="0087182F" w:rsidRDefault="00394708" w:rsidP="000B7D5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D26A9" w:rsidP="00FD26A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0B7D5D">
        <w:tc>
          <w:tcPr>
            <w:tcW w:w="675" w:type="dxa"/>
          </w:tcPr>
          <w:p w:rsidR="00394708" w:rsidRPr="0087182F" w:rsidRDefault="00394708" w:rsidP="000B7D5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0B7D5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ประกาศกระทรวงสาธารณสุขเรื่องโรคหรืออาการของโรคที่ห้ามโฆษณา</w:t>
            </w:r>
          </w:p>
        </w:tc>
      </w:tr>
      <w:tr w:rsidR="0087182F" w:rsidRPr="0087182F" w:rsidTr="000B7D5D">
        <w:tc>
          <w:tcPr>
            <w:tcW w:w="675" w:type="dxa"/>
          </w:tcPr>
          <w:p w:rsidR="00394708" w:rsidRPr="0087182F" w:rsidRDefault="00394708" w:rsidP="000B7D5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D26A9" w:rsidP="000B7D5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ํานักงานคณะกรรมการอาหารและยาเรื่องกําหนดหลักเกณฑ์วิธีการและเงื่อนไขการโฆษณาเครื่องมือแพทย์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๒๕๕๓</w:t>
            </w:r>
          </w:p>
        </w:tc>
      </w:tr>
      <w:tr w:rsidR="0087182F" w:rsidRPr="0087182F" w:rsidTr="000B7D5D">
        <w:tc>
          <w:tcPr>
            <w:tcW w:w="675" w:type="dxa"/>
          </w:tcPr>
          <w:p w:rsidR="00394708" w:rsidRPr="0087182F" w:rsidRDefault="00394708" w:rsidP="000B7D5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D26A9" w:rsidP="000B7D5D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งานคณะกรรมการอาหารและยาว่าด้วยขั้นตอนและวิธีการอนุญาตและให้ความเห็นเกี่ยวกับการโฆษณาผลิตภัณฑ์สุขภาพ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๒๕๔๑</w:t>
            </w:r>
          </w:p>
        </w:tc>
      </w:tr>
    </w:tbl>
    <w:p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>:</w:t>
      </w:r>
      <w:r w:rsidR="00DC38CB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D80412">
        <w:rPr>
          <w:rFonts w:asciiTheme="minorBidi" w:hAnsiTheme="minorBidi" w:hint="cs"/>
          <w:sz w:val="32"/>
          <w:szCs w:val="32"/>
          <w:cs/>
          <w:lang w:bidi="th-TH"/>
        </w:rPr>
        <w:t>ส่วนกลาง,</w:t>
      </w:r>
      <w:r w:rsidR="00DC38CB">
        <w:rPr>
          <w:rFonts w:asciiTheme="minorBidi" w:hAnsiTheme="minorBidi" w:hint="cs"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B7D5D" w:rsidRPr="000B7D5D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ประกาศสำนำงานคณะกรรมการอาหารและยา</w:t>
      </w:r>
      <w:r w:rsidR="000B7D5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</w:t>
      </w:r>
      <w:r w:rsidR="000B7D5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</w:p>
    <w:p w:rsidR="00C77AEA" w:rsidRPr="000C2AAC" w:rsidRDefault="00C81DB8" w:rsidP="000B7D5D">
      <w:pPr>
        <w:pStyle w:val="ListParagraph"/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กำหนดระยะเวลาการปฏิบัติราชการเพื่อบริการประชาชนพ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D12F42">
        <w:rPr>
          <w:rFonts w:asciiTheme="minorBidi" w:hAnsiTheme="minorBidi" w:cs="Cordia New"/>
          <w:noProof/>
          <w:sz w:val="32"/>
          <w:szCs w:val="32"/>
          <w:lang w:bidi="th-TH"/>
        </w:rPr>
        <w:t>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0B7D5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0B7D5D">
        <w:rPr>
          <w:rFonts w:asciiTheme="minorBidi" w:hAnsiTheme="minorBidi"/>
          <w:noProof/>
          <w:sz w:val="32"/>
          <w:szCs w:val="32"/>
        </w:rPr>
        <w:t xml:space="preserve">  </w:t>
      </w:r>
      <w:r w:rsidR="00D80412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  </w:t>
      </w:r>
      <w:r w:rsidR="009F66F3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0B7D5D">
        <w:rPr>
          <w:rFonts w:asciiTheme="minorBidi" w:hAnsiTheme="minorBidi"/>
          <w:noProof/>
          <w:sz w:val="32"/>
          <w:szCs w:val="32"/>
        </w:rPr>
        <w:t xml:space="preserve"> </w:t>
      </w:r>
      <w:r w:rsidR="009F66F3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="009F66F3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จำนวนคำขอที่น้อยที่สุด</w:t>
      </w:r>
      <w:r w:rsidR="000B7D5D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9F66F3">
        <w:rPr>
          <w:rFonts w:asciiTheme="minorBidi" w:hAnsiTheme="minorBidi"/>
          <w:noProof/>
          <w:sz w:val="32"/>
          <w:szCs w:val="32"/>
        </w:rPr>
        <w:t xml:space="preserve"> </w:t>
      </w:r>
      <w:r w:rsidR="009F66F3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การขอแก้ไขเปลี่ยนแปลงรายละเอียดในใบอนุญาตโฆษณาเครื่องมือแพทย์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DC38CB" w:rsidP="000B7D5D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12F42" w:rsidRPr="00E540FF" w:rsidRDefault="00A13B6C" w:rsidP="00D12F42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991315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D12F42"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12F42"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12F42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D12F42"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 w:rsidR="00D12F42"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="00D12F42"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12F42"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ชั้น 1 ตึกสำนักงานสาธารณสุขจังหวัด </w:t>
            </w:r>
            <w:r w:rsidR="00D12F42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 w:rsidR="00D12F42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="00D12F42"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D12F42"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="00D12F42"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="00D12F42"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D12F42" w:rsidRPr="00E540FF" w:rsidRDefault="00D12F42" w:rsidP="00D12F42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313D38" w:rsidRPr="000C2AAC" w:rsidRDefault="00D12F42" w:rsidP="00D12F4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0B7D5D" w:rsidRDefault="000B7D5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ที่ต้องการเปลี่ยนแปลงแก้ไขปรับปรุงรายการในใบอนุญาตโฆษณาเครื่องมือแพทย์ในส่วนที่ไม่ใช่สาระสำคัญ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เช่น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การเปลี่ยนสถานที่ตั้ง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เลขหมายโทรศัพท์ของผู้แทนจำหน่าย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ฯลฯ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ให้ผู้รับใบอนุญาตยื่นคำขอแก้ไขเปลี่ยนแปลงรายละเอียดในใบอนุญาตโฆษณาเครื่องมือแพทย์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แบบฆพ</w:t>
      </w:r>
      <w:r>
        <w:rPr>
          <w:rFonts w:asciiTheme="minorBidi" w:hAnsiTheme="minorBidi"/>
          <w:noProof/>
          <w:sz w:val="32"/>
          <w:szCs w:val="32"/>
        </w:rPr>
        <w:t>. 4)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รายการแก้ไขเปลี่ยนแปลงต้องเป็นส่วนที่ไม่ใช่สาระสำคัญเช่น</w:t>
      </w:r>
    </w:p>
    <w:p w:rsidR="000B7D5D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="000B7D5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การเปลี่ยนสถานที่ตั้ง</w:t>
      </w:r>
    </w:p>
    <w:p w:rsidR="000B7D5D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="000B7D5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การเปลี่ยนเลขหมายโทรศัพท์ของผู้แทนจำหน่าย </w:t>
      </w:r>
    </w:p>
    <w:p w:rsidR="000B7D5D" w:rsidRDefault="000B7D5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>-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การเปลี่ยนตำแหน่งของรูปภาพและตัวอักษร</w:t>
      </w:r>
    </w:p>
    <w:p w:rsidR="000B7D5D" w:rsidRDefault="000B7D5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>-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การเปลี่ยนสีเปลี่ยนขนาดของตัวอักษร</w:t>
      </w:r>
    </w:p>
    <w:p w:rsidR="008E2900" w:rsidRPr="000C2AAC" w:rsidRDefault="000B7D5D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การเปลี่ยนแปลงระยะเวลาการจัดรายการส่งเสริมการขาย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ฯลฯ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2551"/>
        <w:gridCol w:w="1276"/>
        <w:gridCol w:w="1559"/>
        <w:gridCol w:w="2198"/>
      </w:tblGrid>
      <w:tr w:rsidR="00313D38" w:rsidRPr="000C2AAC" w:rsidTr="000B7D5D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51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2198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0B7D5D">
        <w:tc>
          <w:tcPr>
            <w:tcW w:w="675" w:type="dxa"/>
          </w:tcPr>
          <w:p w:rsidR="00313D38" w:rsidRPr="00AC4ACB" w:rsidRDefault="00313D38" w:rsidP="000B7D5D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51" w:type="dxa"/>
          </w:tcPr>
          <w:p w:rsidR="00DC38CB" w:rsidRDefault="00313D38" w:rsidP="00313D3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ผู้รับอนุญาตยื่นคำขอแก้ไขเปลี่ยนแปลงรายละเอียดการโฆษณา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เจ้าหน้าที่พิจารณาเอกสารให้ถูกต้องตามหลักเกณฑ์และเงือนไข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(3)</w:t>
            </w:r>
            <w:r w:rsidR="006007F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="006007F5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ที่ห้องการเงิน สสจ.หนองคาย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(4)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ผู้ยื่นคำขอนำใบเสร็จ</w:t>
            </w:r>
          </w:p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รับเงินมารับบัตรรับคำขอ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76" w:type="dxa"/>
          </w:tcPr>
          <w:p w:rsidR="00313D38" w:rsidRPr="000C2AAC" w:rsidRDefault="00DC38CB" w:rsidP="00DC38C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559" w:type="dxa"/>
          </w:tcPr>
          <w:p w:rsidR="009F66F3" w:rsidRPr="000C2AAC" w:rsidRDefault="009F66F3" w:rsidP="00D12F42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D12F4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หรือเอกสารไม่ครบถ้วนเจ้าหน้าที่แจ้งผู้ยื่นคำขอแก้ไขหรือยื่นเอกสารเพิ่มเติมในขณะนั้นหากผู้ยื่นคำขอไม่สามารถแก้ไขหรือยื่นเอกสารหลักฐานเพิ่มเติมได้ในขณะนั้นเจ้าหน้าที่ทำบันทึกความบกพร่องและรายการเอกสารหรือหลักฐานที่จะต้องยื่นเพิ่มเติมพร้อมทั้งกำหนดระยะเวลาที่ผู้ยื่นคำขอจะต้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แก้ไขหรือยื่นเอกสารหลักฐานเพิ่มเติมไว้ในแบบบันทึกความบกพร่องโดยเจ้าหน้าที่และผู้ยื่นคำขอลงนามไว้ในบันทึกนั้นและมอบสำเนาบันทึกความบกพร่องดังกล่าว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0B7D5D">
        <w:tc>
          <w:tcPr>
            <w:tcW w:w="675" w:type="dxa"/>
          </w:tcPr>
          <w:p w:rsidR="00313D38" w:rsidRPr="00AC4ACB" w:rsidRDefault="00313D38" w:rsidP="000B7D5D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51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เจ้าหน้าที่พิจารณาคำขอบันทึกข้อมูล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76" w:type="dxa"/>
          </w:tcPr>
          <w:p w:rsidR="00313D38" w:rsidRPr="000C2AAC" w:rsidRDefault="00DC38CB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559" w:type="dxa"/>
          </w:tcPr>
          <w:p w:rsidR="00D12F42" w:rsidRPr="000C2AAC" w:rsidRDefault="00D12F42" w:rsidP="006007F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21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0B7D5D">
        <w:tc>
          <w:tcPr>
            <w:tcW w:w="675" w:type="dxa"/>
          </w:tcPr>
          <w:p w:rsidR="00313D38" w:rsidRPr="00AC4ACB" w:rsidRDefault="00313D38" w:rsidP="000B7D5D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51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เจ้าหน้าที่เสนอเพื่อพิจารณาลงนามตามลำดับ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76" w:type="dxa"/>
          </w:tcPr>
          <w:p w:rsidR="00313D38" w:rsidRPr="000C2AAC" w:rsidRDefault="00D12F42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559" w:type="dxa"/>
          </w:tcPr>
          <w:p w:rsidR="00D12F42" w:rsidRPr="000C2AAC" w:rsidRDefault="00D12F42" w:rsidP="00D12F4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21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D12F42" w:rsidRPr="000C2AAC" w:rsidTr="000B7D5D">
        <w:tc>
          <w:tcPr>
            <w:tcW w:w="675" w:type="dxa"/>
          </w:tcPr>
          <w:p w:rsidR="00D12F42" w:rsidRPr="00AC4ACB" w:rsidRDefault="00D12F42" w:rsidP="000B7D5D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D12F42" w:rsidRPr="00AC4ACB" w:rsidRDefault="00D12F42" w:rsidP="000B7D5D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2551" w:type="dxa"/>
          </w:tcPr>
          <w:p w:rsidR="00D12F42" w:rsidRDefault="00D12F42" w:rsidP="00DC38C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ผู้ยื่นคำขอนำใบเสร็จ</w:t>
            </w:r>
          </w:p>
          <w:p w:rsidR="00D12F42" w:rsidRPr="000B7D5D" w:rsidRDefault="00D12F42" w:rsidP="00DC38C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รับเงิน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คำขอมาแสดง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เพื่อรับการอนุญาตให้แก้ไขเปลี่ยนแปลงรายละเอียดในใบอนุญาตโฆษณา</w:t>
            </w:r>
          </w:p>
        </w:tc>
        <w:tc>
          <w:tcPr>
            <w:tcW w:w="1276" w:type="dxa"/>
          </w:tcPr>
          <w:p w:rsidR="00D12F42" w:rsidRPr="000C2AAC" w:rsidRDefault="00D12F42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D12F42" w:rsidRPr="000C2AAC" w:rsidRDefault="00D12F42" w:rsidP="007C70D5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2198" w:type="dxa"/>
          </w:tcPr>
          <w:p w:rsidR="00D12F42" w:rsidRPr="000C2AAC" w:rsidRDefault="00D12F42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8E290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="000B7D5D">
        <w:rPr>
          <w:rFonts w:asciiTheme="minorBidi" w:hAnsiTheme="minorBidi" w:hint="cs"/>
          <w:sz w:val="32"/>
          <w:szCs w:val="32"/>
          <w:cs/>
          <w:lang w:bidi="th-TH"/>
        </w:rPr>
        <w:t>ทำการ</w:t>
      </w:r>
    </w:p>
    <w:p w:rsidR="00D80412" w:rsidRPr="000C2AAC" w:rsidRDefault="00D80412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Default="00FD26A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>
        <w:rPr>
          <w:rFonts w:asciiTheme="minorBidi" w:hAnsiTheme="minorBidi"/>
          <w:noProof/>
          <w:sz w:val="32"/>
          <w:szCs w:val="32"/>
        </w:rPr>
        <w:t xml:space="preserve">0 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D80412" w:rsidRPr="000C2AAC" w:rsidRDefault="00D80412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</w:p>
    <w:p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276"/>
        <w:gridCol w:w="1276"/>
        <w:gridCol w:w="1275"/>
        <w:gridCol w:w="2340"/>
      </w:tblGrid>
      <w:tr w:rsidR="00AC4ACB" w:rsidRPr="000C2AAC" w:rsidTr="000B7D5D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6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5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0B7D5D">
        <w:trPr>
          <w:jc w:val="center"/>
        </w:trPr>
        <w:tc>
          <w:tcPr>
            <w:tcW w:w="675" w:type="dxa"/>
          </w:tcPr>
          <w:p w:rsidR="00452B6B" w:rsidRPr="000C2AAC" w:rsidRDefault="00AC4ACB" w:rsidP="000B7D5D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01095F" w:rsidP="00452B6B">
            <w:pPr>
              <w:rPr>
                <w:rFonts w:asciiTheme="minorBidi" w:hAnsiTheme="minorBidi" w:hint="cs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276" w:type="dxa"/>
          </w:tcPr>
          <w:p w:rsidR="00452B6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452B6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กรณีหนังสือมอบอำนาจฉบับจริง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พร้อมแนบรายละเอียดวัตถุประสงค์แนบท้ายซึ่งออกมาแล้วไม่เกิน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0B7D5D">
        <w:trPr>
          <w:jc w:val="center"/>
        </w:trPr>
        <w:tc>
          <w:tcPr>
            <w:tcW w:w="675" w:type="dxa"/>
          </w:tcPr>
          <w:p w:rsidR="00452B6B" w:rsidRPr="000C2AAC" w:rsidRDefault="00AC4ACB" w:rsidP="000B7D5D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01095F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กระทรวงมหาด ไทย</w:t>
            </w:r>
          </w:p>
        </w:tc>
        <w:tc>
          <w:tcPr>
            <w:tcW w:w="1276" w:type="dxa"/>
          </w:tcPr>
          <w:p w:rsidR="00452B6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452B6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สำเนาบัตรประจำตัวประชาชนของผู้มอบอำนาจและผู้รับมอบอำนาจรับรองสำเนาถูกต้อง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0B7D5D">
        <w:trPr>
          <w:jc w:val="center"/>
        </w:trPr>
        <w:tc>
          <w:tcPr>
            <w:tcW w:w="675" w:type="dxa"/>
          </w:tcPr>
          <w:p w:rsidR="00452B6B" w:rsidRPr="000C2AAC" w:rsidRDefault="00AC4ACB" w:rsidP="000B7D5D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หนังสือมอบอำนาจแต่งตั้งผู้ดำเนินกิจการเกี่ยวกับการโฆษณาเครื่องมือแพทย์</w:t>
            </w:r>
          </w:p>
        </w:tc>
        <w:tc>
          <w:tcPr>
            <w:tcW w:w="1843" w:type="dxa"/>
          </w:tcPr>
          <w:p w:rsidR="00DC38CB" w:rsidRPr="000C2AAC" w:rsidRDefault="00DC38CB" w:rsidP="00DC38C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01095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452B6B" w:rsidRPr="000C2AAC" w:rsidRDefault="00452B6B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276" w:type="dxa"/>
          </w:tcPr>
          <w:p w:rsidR="00452B6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452B6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ใช้หนังสือมอบอำนาจใหม่หรือใช้ฉบับสำเนาที่ได้รับการตรวจสอบจากเจ้าหน้าที่แล้วก็ได้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ากต้องการให้เจ้าหน้าที่รับรองสำเนาของหนังสือมอบอำนาจที่ได้รับการตรวจสอบแล้วให้ถ่ายสำเนาหนังสือมอบอำนาจมาเพิ่มเต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01095F" w:rsidRPr="000C2AAC" w:rsidTr="000B7D5D">
        <w:trPr>
          <w:jc w:val="center"/>
        </w:trPr>
        <w:tc>
          <w:tcPr>
            <w:tcW w:w="675" w:type="dxa"/>
            <w:vAlign w:val="center"/>
          </w:tcPr>
          <w:p w:rsidR="0001095F" w:rsidRPr="000C2AAC" w:rsidRDefault="0001095F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1095F" w:rsidRPr="000C2AAC" w:rsidRDefault="0001095F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หนังสือมอบอำนาจเกี่ยวกับ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การขออนุญาตโฆษณา</w:t>
            </w:r>
          </w:p>
        </w:tc>
        <w:tc>
          <w:tcPr>
            <w:tcW w:w="1843" w:type="dxa"/>
          </w:tcPr>
          <w:p w:rsidR="0001095F" w:rsidRPr="000C2AAC" w:rsidRDefault="0001095F" w:rsidP="007C70D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ศูนย์บริการผลิตภัณฑ์สุขภาพ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เบ็ดเสร็จ สสจ.แพร่</w:t>
            </w:r>
          </w:p>
          <w:p w:rsidR="0001095F" w:rsidRPr="000C2AAC" w:rsidRDefault="0001095F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01095F" w:rsidRPr="000C2AAC" w:rsidRDefault="0001095F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01095F" w:rsidRPr="000C2AAC" w:rsidRDefault="0001095F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หากต้องการให้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เจ้าหน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้า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ที่รับรองสำเนาของหนังสือมอบอำนาจที่ได้รับการตรวจสอบแล้วให้ถ่ายสำเนาหนังสือมอบอำนาจมาเพิ่มเติม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276"/>
        <w:gridCol w:w="1276"/>
        <w:gridCol w:w="1275"/>
        <w:gridCol w:w="2340"/>
      </w:tblGrid>
      <w:tr w:rsidR="00600A25" w:rsidRPr="000C2AAC" w:rsidTr="000B7D5D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0B7D5D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:rsidR="00422EAB" w:rsidRPr="000C2AAC" w:rsidRDefault="00422EAB" w:rsidP="000B7D5D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6" w:type="dxa"/>
            <w:vAlign w:val="center"/>
          </w:tcPr>
          <w:p w:rsidR="00422EAB" w:rsidRPr="000C2AAC" w:rsidRDefault="00422EAB" w:rsidP="000B7D5D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5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:rsidR="00422EAB" w:rsidRPr="000C2AAC" w:rsidRDefault="00422EAB" w:rsidP="000B7D5D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1095F" w:rsidRPr="000C2AAC" w:rsidTr="000B7D5D">
        <w:tc>
          <w:tcPr>
            <w:tcW w:w="675" w:type="dxa"/>
            <w:vAlign w:val="center"/>
          </w:tcPr>
          <w:p w:rsidR="0001095F" w:rsidRPr="000C2AAC" w:rsidRDefault="0001095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</w:t>
            </w:r>
          </w:p>
        </w:tc>
        <w:tc>
          <w:tcPr>
            <w:tcW w:w="1843" w:type="dxa"/>
          </w:tcPr>
          <w:p w:rsidR="0001095F" w:rsidRPr="000C2AAC" w:rsidRDefault="0001095F" w:rsidP="007C70D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01095F" w:rsidRPr="000C2AAC" w:rsidRDefault="0001095F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1095F" w:rsidRPr="000C2AAC" w:rsidTr="000B7D5D">
        <w:tc>
          <w:tcPr>
            <w:tcW w:w="675" w:type="dxa"/>
            <w:vAlign w:val="center"/>
          </w:tcPr>
          <w:p w:rsidR="0001095F" w:rsidRPr="000C2AAC" w:rsidRDefault="0001095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</w:t>
            </w:r>
          </w:p>
        </w:tc>
        <w:tc>
          <w:tcPr>
            <w:tcW w:w="1843" w:type="dxa"/>
          </w:tcPr>
          <w:p w:rsidR="0001095F" w:rsidRPr="000C2AAC" w:rsidRDefault="0001095F" w:rsidP="007C70D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01095F" w:rsidRPr="000C2AAC" w:rsidRDefault="0001095F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1095F" w:rsidRPr="000C2AAC" w:rsidTr="000B7D5D">
        <w:tc>
          <w:tcPr>
            <w:tcW w:w="675" w:type="dxa"/>
            <w:vAlign w:val="center"/>
          </w:tcPr>
          <w:p w:rsidR="0001095F" w:rsidRPr="000C2AAC" w:rsidRDefault="0001095F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แบบคำขอแก้เปลี่ยนแปลงรายละเอียดในใบอนุญาตโฆษณาเครื่องมือแพทย์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</w:t>
            </w:r>
          </w:p>
        </w:tc>
        <w:tc>
          <w:tcPr>
            <w:tcW w:w="1843" w:type="dxa"/>
          </w:tcPr>
          <w:p w:rsidR="0001095F" w:rsidRPr="000C2AAC" w:rsidRDefault="0001095F" w:rsidP="007C70D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01095F" w:rsidRPr="000C2AAC" w:rsidRDefault="0001095F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ลงนามโดยผู้ได้รับมอบอำนาจตามหนังสือมอบอำนาจและแต่งตั้งผู้ดำเนินกิจการเกี่ยวกับการขออนุญาตโฆษณ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01095F" w:rsidRPr="000C2AAC" w:rsidTr="000B7D5D">
        <w:tc>
          <w:tcPr>
            <w:tcW w:w="675" w:type="dxa"/>
          </w:tcPr>
          <w:p w:rsidR="0001095F" w:rsidRPr="000C2AAC" w:rsidRDefault="0001095F" w:rsidP="000B7D5D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สำเนาใบอนุญาตโฆษณาเครื่องมือ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ฆพ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2)</w:t>
            </w:r>
          </w:p>
        </w:tc>
        <w:tc>
          <w:tcPr>
            <w:tcW w:w="1843" w:type="dxa"/>
          </w:tcPr>
          <w:p w:rsidR="0001095F" w:rsidRPr="000C2AAC" w:rsidRDefault="0001095F" w:rsidP="007C70D5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ศูนย์บริการผลิตภัณฑ์สุขภาพเบ็ดเสร็จ สสจ.แพร่</w:t>
            </w:r>
          </w:p>
          <w:p w:rsidR="0001095F" w:rsidRPr="000C2AAC" w:rsidRDefault="0001095F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01095F" w:rsidRPr="000C2AAC" w:rsidRDefault="0001095F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:rsidR="0001095F" w:rsidRPr="000C2AAC" w:rsidRDefault="0001095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0B7D5D">
        <w:tc>
          <w:tcPr>
            <w:tcW w:w="675" w:type="dxa"/>
          </w:tcPr>
          <w:p w:rsidR="00AC4ACB" w:rsidRPr="000C2AAC" w:rsidRDefault="00AC4ACB" w:rsidP="000B7D5D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รายละเอียดเกี่ยวกับการแก้ไขเปลี่ยนแปลงของเครื่องมือแพทย์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AC4AC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0B7D5D">
        <w:tc>
          <w:tcPr>
            <w:tcW w:w="675" w:type="dxa"/>
          </w:tcPr>
          <w:p w:rsidR="00AC4ACB" w:rsidRPr="000C2AAC" w:rsidRDefault="00AC4ACB" w:rsidP="000B7D5D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หนังสือมอบอำนาจเกี่ยวกับการขออนุญาตโฆษณา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C4AC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AC4ACB" w:rsidRPr="000C2AAC" w:rsidRDefault="00AC4ACB" w:rsidP="00D8041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ากต้องการให้เจ้าหน้าที่รับรองสำเนาของหนังสือมอบอำนาจที่ได้รับการตรวจสอบแล้วให้ถ่ายสำเนาหนังสือมอบอำนาจมาเพิ่มเติ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0B7D5D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คำขอแก้ไขเปลี่ยนแปลงรายการในใบอนุญาตหรือรายการอื่นๆที่ได้รับอนุญาต</w:t>
            </w:r>
          </w:p>
          <w:p w:rsidR="0001095F" w:rsidRDefault="00B509FC" w:rsidP="0001095F">
            <w:pP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0109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01095F" w:rsidRPr="008149C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E90756" w:rsidRDefault="0001095F" w:rsidP="0001095F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  <w:t xml:space="preserve">             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01095F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1095F" w:rsidRPr="00ED5246" w:rsidRDefault="0001095F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01095F" w:rsidRPr="00ED5246" w:rsidRDefault="0001095F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01095F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1095F" w:rsidRPr="00ED5246" w:rsidRDefault="0001095F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01095F" w:rsidRPr="00ED5246" w:rsidRDefault="0001095F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01095F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1095F" w:rsidRPr="00ED5246" w:rsidRDefault="0001095F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01095F" w:rsidRPr="00ED5246" w:rsidRDefault="0001095F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การกรอก</w:t>
            </w:r>
            <w:r w:rsidR="0099131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="000B7D5D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คู่มือการกรอก</w:t>
            </w:r>
            <w:r w:rsidR="0099131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แบบตรวจรับคำขอเกี่ยวการโฆษณาเครื่องมือแพทย์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ใบควบคุมกระบวนงานการอนุญาตโฆษณาเครื่องมือแพทย์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หนังสือมอบอำนาจและแต่งตั้งผู้</w:t>
            </w:r>
            <w:r w:rsidR="00D8041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ำเนินกิจการเกี่ยวกับการโฆษณา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หนังสือมอบอำนาจเกี่ยวกับการขออนุญาตโฆษณา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Default="00F064C0" w:rsidP="000B7D5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  <w:p w:rsidR="00991315" w:rsidRPr="000C2AAC" w:rsidRDefault="00991315" w:rsidP="000B7D5D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9)</w:t>
            </w:r>
          </w:p>
        </w:tc>
        <w:tc>
          <w:tcPr>
            <w:tcW w:w="9498" w:type="dxa"/>
          </w:tcPr>
          <w:p w:rsidR="000B7D5D" w:rsidRDefault="00F064C0" w:rsidP="000B7D5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="000B7D5D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F064C0" w:rsidRPr="000C2AAC" w:rsidRDefault="00991315" w:rsidP="000B7D5D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ขั้นตอนการยื่นคำขออนุญาตด้านการโฆษณาเครื่องมือแพทย์</w:t>
            </w:r>
            <w:r w:rsidR="00F064C0"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80412" w:rsidRPr="00CF68E2" w:rsidRDefault="00D80412" w:rsidP="00D80412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19.  </w:t>
      </w:r>
      <w:r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D80412" w:rsidRPr="000C2AAC" w:rsidRDefault="00D80412" w:rsidP="00D80412">
      <w:pPr>
        <w:spacing w:after="0" w:line="240" w:lineRule="auto"/>
        <w:ind w:left="72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41399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>
        <w:rPr>
          <w:rFonts w:asciiTheme="minorBidi" w:hAnsiTheme="minorBidi"/>
          <w:sz w:val="32"/>
          <w:szCs w:val="32"/>
          <w:lang w:bidi="th-TH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bidi="th-TH"/>
        </w:rPr>
        <w:t>ไม่รวมระยะเวลารอผู้ประกอบการแก้ไขปรับปรุงสถานที่หรือส่งเอกสารเพิ่มเติม</w:t>
      </w:r>
    </w:p>
    <w:p w:rsidR="00D80412" w:rsidRPr="000C2AAC" w:rsidRDefault="00D80412" w:rsidP="00D80412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095F" w:rsidRDefault="0001095F">
      <w:pPr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</w:pPr>
      <w:r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br w:type="page"/>
      </w:r>
    </w:p>
    <w:p w:rsidR="00D80412" w:rsidRDefault="00D80412" w:rsidP="00D80412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lastRenderedPageBreak/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</w:t>
      </w: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แก้ไขเปลี่ยนแปลงรายละเอียดในใบอนุญาตโฆษณา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เครื่องมือแพทย์</w:t>
      </w:r>
    </w:p>
    <w:p w:rsidR="00D80412" w:rsidRDefault="005E04D5" w:rsidP="00D80412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9" type="#_x0000_t202" style="position:absolute;margin-left:-21.6pt;margin-top:637.75pt;width:324.55pt;height:77.8pt;z-index:251765760;mso-height-percent:200;mso-height-percent:200;mso-width-relative:margin;mso-height-relative:margin" strokecolor="#375623 [1609]">
            <v:textbox style="mso-fit-shape-to-text:t">
              <w:txbxContent>
                <w:p w:rsidR="00D80412" w:rsidRPr="00C21318" w:rsidRDefault="00D80412" w:rsidP="00D80412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D80412" w:rsidRPr="00C21318" w:rsidRDefault="00D80412" w:rsidP="00D80412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8" type="#_x0000_t32" style="position:absolute;margin-left:421.5pt;margin-top:114.4pt;width:0;height:50.25pt;z-index:25176473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7" type="#_x0000_t32" style="position:absolute;margin-left:97.5pt;margin-top:118.9pt;width:0;height:32.25pt;z-index:25176371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6" type="#_x0000_t32" style="position:absolute;margin-left:367.85pt;margin-top:114.4pt;width:53.65pt;height:0;z-index:251762688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5" type="#_x0000_t32" style="position:absolute;margin-left:97.5pt;margin-top:118.15pt;width:67.4pt;height:.75pt;flip:x;z-index:251761664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4" type="#_x0000_t32" style="position:absolute;margin-left:430.5pt;margin-top:570.4pt;width:0;height:32.25pt;z-index:25176064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3" type="#_x0000_t32" style="position:absolute;margin-left:430.5pt;margin-top:468.4pt;width:0;height:33.75pt;z-index:25175961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1" type="#_x0000_t32" style="position:absolute;margin-left:430.5pt;margin-top:260.25pt;width:0;height:47.65pt;z-index:25175756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0" type="#_x0000_t32" style="position:absolute;margin-left:258pt;margin-top:151.15pt;width:0;height:237pt;flip:y;z-index:25175654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9" type="#_x0000_t32" style="position:absolute;margin-left:165.3pt;margin-top:406.9pt;width:29.4pt;height:.75pt;flip:y;z-index:25175552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8" type="#_x0000_t32" style="position:absolute;margin-left:61.5pt;margin-top:502.15pt;width:0;height:36pt;z-index:25175449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7" type="#_x0000_t32" style="position:absolute;margin-left:61.5pt;margin-top:437.7pt;width:0;height:20.2pt;z-index:251753472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6" type="#_x0000_t32" style="position:absolute;margin-left:61.5pt;margin-top:343.9pt;width:0;height:44.25pt;z-index:25175244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5" type="#_x0000_t32" style="position:absolute;margin-left:61.5pt;margin-top:260.25pt;width:0;height:32.65pt;z-index:25175142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4" type="#_x0000_t32" style="position:absolute;margin-left:262.5pt;margin-top:61.65pt;width:0;height:27.25pt;z-index:25175040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3" type="#_x0000_t202" style="position:absolute;margin-left:320.2pt;margin-top:606.4pt;width:175.55pt;height:67.85pt;z-index:251749376;mso-width-relative:margin;mso-height-relative:margin">
            <v:textbox style="mso-next-textbox:#_x0000_s1193">
              <w:txbxContent>
                <w:p w:rsidR="00D80412" w:rsidRDefault="00D80412" w:rsidP="00D8041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szCs w:val="28"/>
                    </w:rPr>
                    <w:t>4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)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อนุญาตขายเครื่องมือแพทย์กับเจ้าหน้าที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2" type="#_x0000_t202" style="position:absolute;margin-left:316.1pt;margin-top:502.15pt;width:197.7pt;height:68.25pt;z-index:251748352;mso-width-relative:margin;mso-height-relative:margin">
            <v:textbox style="mso-next-textbox:#_x0000_s1192">
              <w:txbxContent>
                <w:p w:rsidR="00D80412" w:rsidRPr="00B164C2" w:rsidRDefault="00D80412" w:rsidP="00D80412">
                  <w:pPr>
                    <w:spacing w:after="0" w:line="240" w:lineRule="auto"/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3.2 </w:t>
                  </w:r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</w:r>
                </w:p>
                <w:p w:rsidR="00D80412" w:rsidRPr="00B164C2" w:rsidRDefault="00D80412" w:rsidP="00D80412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0" type="#_x0000_t202" style="position:absolute;margin-left:200.7pt;margin-top:388.15pt;width:94.05pt;height:45.75pt;z-index:251746304" stroked="f">
            <v:textbox>
              <w:txbxContent>
                <w:p w:rsidR="00D80412" w:rsidRDefault="00D80412" w:rsidP="00D80412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9" type="#_x0000_t202" style="position:absolute;margin-left:22.2pt;margin-top:464.65pt;width:115pt;height:45.75pt;z-index:251745280" stroked="f">
            <v:textbox>
              <w:txbxContent>
                <w:p w:rsidR="00D80412" w:rsidRDefault="00D80412" w:rsidP="00D80412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8" type="#_x0000_t202" style="position:absolute;margin-left:-2pt;margin-top:388.15pt;width:166.9pt;height:49.1pt;z-index:251744256;mso-width-relative:margin;mso-height-relative:margin">
            <v:textbox>
              <w:txbxContent>
                <w:p w:rsidR="00D80412" w:rsidRDefault="00D80412" w:rsidP="00D8041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2.1.2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7" type="#_x0000_t202" style="position:absolute;margin-left:2.25pt;margin-top:297.4pt;width:117.3pt;height:46.5pt;z-index:251743232">
            <v:textbox>
              <w:txbxContent>
                <w:p w:rsidR="00D80412" w:rsidRPr="00F75C1C" w:rsidRDefault="00D80412" w:rsidP="00D80412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2.1.1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6" type="#_x0000_t202" style="position:absolute;margin-left:2.25pt;margin-top:211.15pt;width:177.85pt;height:48.65pt;z-index:251742208;mso-width-relative:margin;mso-height-relative:margin">
            <v:textbox>
              <w:txbxContent>
                <w:p w:rsidR="00D80412" w:rsidRDefault="00D80412" w:rsidP="00D8041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5" type="#_x0000_t202" style="position:absolute;margin-left:352.25pt;margin-top:166.15pt;width:120.25pt;height:30.75pt;z-index:251741184;mso-width-relative:margin;mso-height-relative:margin" filled="f" stroked="f">
            <v:textbox style="mso-next-textbox:#_x0000_s1185">
              <w:txbxContent>
                <w:p w:rsidR="00D80412" w:rsidRPr="00F75C1C" w:rsidRDefault="00D80412" w:rsidP="00D80412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4" type="#_x0000_t202" style="position:absolute;margin-left:40.25pt;margin-top:164.65pt;width:134.5pt;height:32.25pt;z-index:251740160;mso-width-relative:margin;mso-height-relative:margin" filled="f" stroked="f">
            <v:textbox style="mso-next-textbox:#_x0000_s1184">
              <w:txbxContent>
                <w:p w:rsidR="00D80412" w:rsidRPr="00F75C1C" w:rsidRDefault="00D80412" w:rsidP="00D80412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2" type="#_x0000_t202" style="position:absolute;margin-left:302.95pt;margin-top:211.15pt;width:202.55pt;height:49.1pt;z-index:251738112;mso-width-percent:400;mso-width-percent:400;mso-width-relative:margin;mso-height-relative:margin">
            <v:textbox style="mso-next-textbox:#_x0000_s1182">
              <w:txbxContent>
                <w:p w:rsidR="0001095F" w:rsidRPr="00052F03" w:rsidRDefault="00D80412" w:rsidP="0001095F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>2.2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01095F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ศูนย์บริการผลิตภัณฑ์สุขภาพเบ็ดเสร็จ </w:t>
                  </w:r>
                  <w:r w:rsidR="0001095F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สสจ.แพร่</w:t>
                  </w:r>
                </w:p>
                <w:p w:rsidR="00D80412" w:rsidRPr="00052F03" w:rsidRDefault="00D80412" w:rsidP="00D80412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1" type="#_x0000_t202" style="position:absolute;margin-left:165.3pt;margin-top:93.1pt;width:202.55pt;height:52.1pt;z-index:251737088;mso-width-percent:400;mso-width-percent:400;mso-width-relative:margin;mso-height-relative:margin">
            <v:textbox>
              <w:txbxContent>
                <w:p w:rsidR="00D80412" w:rsidRPr="00052F03" w:rsidRDefault="00D80412" w:rsidP="00D80412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0" type="#_x0000_t202" style="position:absolute;margin-left:164.9pt;margin-top:3.8pt;width:202.55pt;height:30.45pt;z-index:251736064;mso-width-percent:400;mso-height-percent:200;mso-width-percent:400;mso-height-percent:200;mso-width-relative:margin;mso-height-relative:margin">
            <v:textbox style="mso-fit-shape-to-text:t">
              <w:txbxContent>
                <w:p w:rsidR="00D80412" w:rsidRPr="00052F03" w:rsidRDefault="00D80412" w:rsidP="00D80412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</w:t>
                  </w:r>
                  <w:r w:rsidR="0001095F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สสจ.แพร่</w:t>
                  </w:r>
                </w:p>
              </w:txbxContent>
            </v:textbox>
          </v:shape>
        </w:pict>
      </w:r>
    </w:p>
    <w:p w:rsidR="00D80412" w:rsidRDefault="00D80412" w:rsidP="00D80412">
      <w:pPr>
        <w:rPr>
          <w:rFonts w:asciiTheme="minorBidi" w:hAnsiTheme="minorBidi"/>
          <w:color w:val="0D0D0D" w:themeColor="text1" w:themeTint="F2"/>
          <w:lang w:bidi="th-TH"/>
        </w:rPr>
      </w:pPr>
    </w:p>
    <w:p w:rsidR="00D80412" w:rsidRDefault="00D80412" w:rsidP="00D80412">
      <w:pPr>
        <w:rPr>
          <w:rFonts w:asciiTheme="minorBidi" w:hAnsiTheme="minorBidi"/>
          <w:color w:val="0D0D0D" w:themeColor="text1" w:themeTint="F2"/>
          <w:lang w:bidi="th-TH"/>
        </w:rPr>
      </w:pPr>
    </w:p>
    <w:p w:rsidR="00D80412" w:rsidRDefault="00D80412" w:rsidP="00D80412">
      <w:pPr>
        <w:rPr>
          <w:rFonts w:asciiTheme="minorBidi" w:hAnsiTheme="minorBidi"/>
          <w:color w:val="0D0D0D" w:themeColor="text1" w:themeTint="F2"/>
          <w:lang w:bidi="th-TH"/>
        </w:rPr>
      </w:pPr>
    </w:p>
    <w:p w:rsidR="00627DBC" w:rsidRPr="00D80412" w:rsidRDefault="00627DBC" w:rsidP="00DC38CB">
      <w:pPr>
        <w:rPr>
          <w:rFonts w:asciiTheme="minorBidi" w:hAnsiTheme="minorBidi"/>
          <w:color w:val="0D0D0D" w:themeColor="text1" w:themeTint="F2"/>
          <w:lang w:bidi="th-TH"/>
        </w:rPr>
      </w:pPr>
    </w:p>
    <w:p w:rsidR="00DC38CB" w:rsidRDefault="00DC38CB" w:rsidP="00DC38CB">
      <w:pPr>
        <w:rPr>
          <w:rFonts w:asciiTheme="minorBidi" w:hAnsiTheme="minorBidi"/>
          <w:color w:val="0D0D0D" w:themeColor="text1" w:themeTint="F2"/>
          <w:lang w:bidi="th-TH"/>
        </w:rPr>
      </w:pPr>
    </w:p>
    <w:p w:rsidR="00DC38CB" w:rsidRDefault="00DC38CB" w:rsidP="00DC38CB">
      <w:pPr>
        <w:rPr>
          <w:rFonts w:asciiTheme="minorBidi" w:hAnsiTheme="minorBidi"/>
          <w:color w:val="0D0D0D" w:themeColor="text1" w:themeTint="F2"/>
          <w:lang w:bidi="th-TH"/>
        </w:rPr>
      </w:pPr>
    </w:p>
    <w:p w:rsidR="00DC38CB" w:rsidRDefault="00DC38CB" w:rsidP="00DC38CB">
      <w:pPr>
        <w:rPr>
          <w:rFonts w:asciiTheme="minorBidi" w:hAnsiTheme="minorBidi"/>
          <w:color w:val="0D0D0D" w:themeColor="text1" w:themeTint="F2"/>
          <w:lang w:bidi="th-TH"/>
        </w:rPr>
      </w:pPr>
    </w:p>
    <w:p w:rsidR="003F4A0D" w:rsidRPr="000C2AAC" w:rsidRDefault="0001095F" w:rsidP="00DC38CB">
      <w:pPr>
        <w:rPr>
          <w:rFonts w:asciiTheme="minorBidi" w:hAnsiTheme="minorBidi"/>
          <w:color w:val="0D0D0D" w:themeColor="text1" w:themeTint="F2"/>
          <w:cs/>
          <w:lang w:bidi="th-TH"/>
        </w:rPr>
      </w:pPr>
      <w:bookmarkStart w:id="0" w:name="_GoBack"/>
      <w:bookmarkEnd w:id="0"/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91" type="#_x0000_t202" style="position:absolute;margin-left:326.35pt;margin-top:217.5pt;width:169.4pt;height:51.5pt;z-index:251747328;mso-width-relative:margin;mso-height-relative:margin">
            <v:textbox>
              <w:txbxContent>
                <w:p w:rsidR="00D80412" w:rsidRDefault="00D80412" w:rsidP="00D8041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3.1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เจ้าหน้าที่พิจารณาอนุญาต/ไม่อนุญาต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02" type="#_x0000_t32" style="position:absolute;margin-left:421.5pt;margin-top:164.65pt;width:0;height:33.1pt;z-index:25175859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83" type="#_x0000_t202" style="position:absolute;margin-left:308.25pt;margin-top:117.2pt;width:201.65pt;height:35.95pt;z-index:251739136;mso-width-percent:400;mso-width-percent:400;mso-width-relative:margin;mso-height-relative:margin">
            <v:textbox style="mso-next-textbox:#_x0000_s1183">
              <w:txbxContent>
                <w:p w:rsidR="00D80412" w:rsidRPr="00052F03" w:rsidRDefault="00D80412" w:rsidP="00D80412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3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เจ้าหน้าที่บันทึกข้อมูล</w:t>
                  </w:r>
                </w:p>
                <w:p w:rsidR="00D80412" w:rsidRPr="00052F03" w:rsidRDefault="00D80412" w:rsidP="00D80412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5E04D5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11" type="#_x0000_t202" style="position:absolute;margin-left:-22pt;margin-top:401.75pt;width:222.7pt;height:28.3pt;z-index:251767808;mso-width-relative:margin;mso-height-relative:margin">
            <v:textbox style="mso-next-textbox:#_x0000_s1211">
              <w:txbxContent>
                <w:p w:rsidR="00D80412" w:rsidRDefault="00D80412" w:rsidP="00D8041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>สรุป 4 ขั้นตอน รวมระยะเวลาดำเนินการ 5 วันทำการ</w:t>
                  </w:r>
                </w:p>
              </w:txbxContent>
            </v:textbox>
          </v:shape>
        </w:pict>
      </w:r>
      <w:r w:rsidR="005E04D5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10" type="#_x0000_t202" style="position:absolute;margin-left:14.75pt;margin-top:342.5pt;width:104.8pt;height:32.25pt;z-index:251766784">
            <v:textbox style="mso-next-textbox:#_x0000_s1210">
              <w:txbxContent>
                <w:p w:rsidR="00D80412" w:rsidRPr="00B164C2" w:rsidRDefault="00D80412" w:rsidP="00D80412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2.1.3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  <w:r w:rsidR="005E04D5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53" type="#_x0000_t202" style="position:absolute;margin-left:-29.5pt;margin-top:658.25pt;width:386.9pt;height:85.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" stroked="f">
            <v:textbox>
              <w:txbxContent>
                <w:p w:rsidR="00433D1F" w:rsidRDefault="00433D1F" w:rsidP="00433D1F">
                  <w:pPr>
                    <w:tabs>
                      <w:tab w:val="left" w:pos="709"/>
                      <w:tab w:val="left" w:pos="851"/>
                      <w:tab w:val="left" w:pos="1050"/>
                      <w:tab w:val="left" w:pos="1232"/>
                      <w:tab w:val="left" w:pos="1418"/>
                      <w:tab w:val="left" w:pos="1560"/>
                      <w:tab w:val="left" w:pos="5670"/>
                      <w:tab w:val="left" w:pos="5954"/>
                      <w:tab w:val="left" w:pos="6379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หมาย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เหตุ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lang w:bidi="th-TH"/>
                    </w:rPr>
                    <w:t xml:space="preserve">  1.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การขออนุญาตโฆษณาเครื่องมือแพทย์</w:t>
                  </w:r>
                </w:p>
                <w:p w:rsidR="00433D1F" w:rsidRDefault="00433D1F" w:rsidP="00433D1F">
                  <w:pPr>
                    <w:tabs>
                      <w:tab w:val="left" w:pos="709"/>
                      <w:tab w:val="left" w:pos="851"/>
                      <w:tab w:val="left" w:pos="1050"/>
                      <w:tab w:val="left" w:pos="1232"/>
                      <w:tab w:val="left" w:pos="1418"/>
                      <w:tab w:val="left" w:pos="1560"/>
                      <w:tab w:val="left" w:pos="5670"/>
                      <w:tab w:val="left" w:pos="5954"/>
                      <w:tab w:val="left" w:pos="6379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  <w:t xml:space="preserve">1.1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กรณีไม่ส่งผู้เชี่ยวชาญ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: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>7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วันทำการ</w:t>
                  </w:r>
                </w:p>
                <w:p w:rsidR="00433D1F" w:rsidRDefault="00433D1F" w:rsidP="00433D1F">
                  <w:pPr>
                    <w:tabs>
                      <w:tab w:val="left" w:pos="709"/>
                      <w:tab w:val="left" w:pos="851"/>
                      <w:tab w:val="left" w:pos="1050"/>
                      <w:tab w:val="left" w:pos="1232"/>
                      <w:tab w:val="left" w:pos="1418"/>
                      <w:tab w:val="left" w:pos="1560"/>
                      <w:tab w:val="left" w:pos="5670"/>
                      <w:tab w:val="left" w:pos="5954"/>
                      <w:tab w:val="left" w:pos="6379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rtl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  <w:t xml:space="preserve">1.2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กรณีส่งผู้เชี่ยวชาญ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: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  <w:t>21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วันทำการ</w:t>
                  </w:r>
                </w:p>
                <w:p w:rsidR="00433D1F" w:rsidRDefault="00433D1F" w:rsidP="00433D1F">
                  <w:pPr>
                    <w:tabs>
                      <w:tab w:val="left" w:pos="709"/>
                      <w:tab w:val="left" w:pos="851"/>
                      <w:tab w:val="left" w:pos="1050"/>
                      <w:tab w:val="left" w:pos="1232"/>
                      <w:tab w:val="left" w:pos="1418"/>
                      <w:tab w:val="left" w:pos="1560"/>
                      <w:tab w:val="left" w:pos="5670"/>
                      <w:tab w:val="left" w:pos="5954"/>
                      <w:tab w:val="left" w:pos="6379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 xml:space="preserve"> 2. การขอใบแทนใบอนุญาตโฆษณาเครื่องมือแพทย์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: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>4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วันทำการ</w:t>
                  </w:r>
                </w:p>
                <w:p w:rsidR="00433D1F" w:rsidRDefault="00433D1F" w:rsidP="00433D1F">
                  <w:pPr>
                    <w:tabs>
                      <w:tab w:val="left" w:pos="709"/>
                      <w:tab w:val="left" w:pos="851"/>
                      <w:tab w:val="left" w:pos="1050"/>
                      <w:tab w:val="left" w:pos="1232"/>
                      <w:tab w:val="left" w:pos="1418"/>
                      <w:tab w:val="left" w:pos="1560"/>
                      <w:tab w:val="left" w:pos="5670"/>
                      <w:tab w:val="left" w:pos="5954"/>
                      <w:tab w:val="left" w:pos="6379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 xml:space="preserve"> 3.  การขอแก้ไขเปลี่ยนแปลงละเอียดในใบอนุญาตโฆษณาเครื่องมือแพทย์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: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>5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  <w:lang w:bidi="th-TH"/>
                    </w:rPr>
                    <w:t>วันทำการ</w:t>
                  </w:r>
                </w:p>
                <w:p w:rsidR="00433D1F" w:rsidRPr="00056819" w:rsidRDefault="00433D1F" w:rsidP="00433D1F">
                  <w:pPr>
                    <w:tabs>
                      <w:tab w:val="left" w:pos="709"/>
                      <w:tab w:val="left" w:pos="851"/>
                      <w:tab w:val="left" w:pos="1050"/>
                      <w:tab w:val="left" w:pos="1232"/>
                      <w:tab w:val="left" w:pos="1418"/>
                      <w:tab w:val="left" w:pos="1560"/>
                      <w:tab w:val="left" w:pos="5670"/>
                      <w:tab w:val="left" w:pos="5954"/>
                      <w:tab w:val="left" w:pos="6379"/>
                    </w:tabs>
                    <w:spacing w:after="0" w:line="240" w:lineRule="auto"/>
                    <w:rPr>
                      <w:sz w:val="24"/>
                      <w:szCs w:val="24"/>
                      <w:rtl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rtl/>
                      <w:cs/>
                    </w:rPr>
                    <w:tab/>
                  </w:r>
                </w:p>
              </w:txbxContent>
            </v:textbox>
          </v:shape>
        </w:pict>
      </w:r>
      <w:r w:rsidR="005E04D5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78" type="#_x0000_t32" style="position:absolute;margin-left:253.1pt;margin-top:460.55pt;width:0;height:14.5pt;flip:y;z-index:251734016" o:connectortype="straight"/>
        </w:pict>
      </w:r>
      <w:r w:rsidR="005E04D5">
        <w:rPr>
          <w:noProof/>
        </w:rPr>
        <w:pict>
          <v:shape id="_x0000_s1066" type="#_x0000_t202" style="position:absolute;margin-left:111.35pt;margin-top:-26.35pt;width:319.3pt;height:23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" stroked="f">
            <v:textbox style="mso-next-textbox:#_x0000_s1066">
              <w:txbxContent>
                <w:p w:rsidR="00B207A6" w:rsidRPr="00DC38CB" w:rsidRDefault="00B207A6" w:rsidP="00DC38CB">
                  <w:pPr>
                    <w:rPr>
                      <w:sz w:val="32"/>
                      <w:rtl/>
                      <w:cs/>
                    </w:rPr>
                  </w:pPr>
                </w:p>
              </w:txbxContent>
            </v:textbox>
          </v:shape>
        </w:pict>
      </w: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D5" w:rsidRDefault="005E04D5" w:rsidP="00C81DB8">
      <w:pPr>
        <w:spacing w:after="0" w:line="240" w:lineRule="auto"/>
      </w:pPr>
      <w:r>
        <w:separator/>
      </w:r>
    </w:p>
  </w:endnote>
  <w:endnote w:type="continuationSeparator" w:id="0">
    <w:p w:rsidR="005E04D5" w:rsidRDefault="005E04D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D5" w:rsidRDefault="005E04D5" w:rsidP="00C81DB8">
      <w:pPr>
        <w:spacing w:after="0" w:line="240" w:lineRule="auto"/>
      </w:pPr>
      <w:r>
        <w:separator/>
      </w:r>
    </w:p>
  </w:footnote>
  <w:footnote w:type="continuationSeparator" w:id="0">
    <w:p w:rsidR="005E04D5" w:rsidRDefault="005E04D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0B7D5D" w:rsidRDefault="009458A2" w:rsidP="00C81DB8">
        <w:pPr>
          <w:pStyle w:val="Header"/>
          <w:jc w:val="right"/>
        </w:pPr>
        <w:r>
          <w:fldChar w:fldCharType="begin"/>
        </w:r>
        <w:r w:rsidR="009D324F">
          <w:instrText xml:space="preserve"> PAGE   \* MERGEFORMAT </w:instrText>
        </w:r>
        <w:r>
          <w:fldChar w:fldCharType="separate"/>
        </w:r>
        <w:r w:rsidR="0001095F">
          <w:rPr>
            <w:noProof/>
          </w:rPr>
          <w:t>8</w:t>
        </w:r>
        <w:r>
          <w:rPr>
            <w:noProof/>
          </w:rPr>
          <w:fldChar w:fldCharType="end"/>
        </w:r>
        <w:r w:rsidR="000B7D5D">
          <w:rPr>
            <w:noProof/>
          </w:rPr>
          <w:t>/</w:t>
        </w:r>
        <w:r>
          <w:rPr>
            <w:noProof/>
          </w:rPr>
          <w:fldChar w:fldCharType="begin"/>
        </w:r>
        <w:r w:rsidR="000B7D5D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1095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B7D5D" w:rsidRDefault="000B7D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E2F18"/>
    <w:multiLevelType w:val="multilevel"/>
    <w:tmpl w:val="CE8C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93587"/>
    <w:multiLevelType w:val="multilevel"/>
    <w:tmpl w:val="591CE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746B6"/>
    <w:multiLevelType w:val="multilevel"/>
    <w:tmpl w:val="91D4E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0"/>
  </w:num>
  <w:num w:numId="5">
    <w:abstractNumId w:val="4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  <w:num w:numId="12">
    <w:abstractNumId w:val="11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095F"/>
    <w:rsid w:val="00013BC7"/>
    <w:rsid w:val="0002479E"/>
    <w:rsid w:val="000424A8"/>
    <w:rsid w:val="00045650"/>
    <w:rsid w:val="00063A71"/>
    <w:rsid w:val="00067A20"/>
    <w:rsid w:val="00075E4A"/>
    <w:rsid w:val="00090552"/>
    <w:rsid w:val="00094F82"/>
    <w:rsid w:val="000B642C"/>
    <w:rsid w:val="000B7D5D"/>
    <w:rsid w:val="000C10DC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31EC"/>
    <w:rsid w:val="00216FA4"/>
    <w:rsid w:val="00242D87"/>
    <w:rsid w:val="002440E7"/>
    <w:rsid w:val="00261D40"/>
    <w:rsid w:val="0026343F"/>
    <w:rsid w:val="00263F10"/>
    <w:rsid w:val="00276982"/>
    <w:rsid w:val="00290086"/>
    <w:rsid w:val="00291120"/>
    <w:rsid w:val="00292134"/>
    <w:rsid w:val="002B2D62"/>
    <w:rsid w:val="002B3B12"/>
    <w:rsid w:val="002B4D3D"/>
    <w:rsid w:val="002C3E03"/>
    <w:rsid w:val="00313D38"/>
    <w:rsid w:val="003240F6"/>
    <w:rsid w:val="003507EC"/>
    <w:rsid w:val="00352D56"/>
    <w:rsid w:val="00353030"/>
    <w:rsid w:val="00357299"/>
    <w:rsid w:val="00394708"/>
    <w:rsid w:val="003C25A4"/>
    <w:rsid w:val="003F489A"/>
    <w:rsid w:val="003F4A0D"/>
    <w:rsid w:val="00422EAB"/>
    <w:rsid w:val="00433D1F"/>
    <w:rsid w:val="00444BFB"/>
    <w:rsid w:val="00452B6B"/>
    <w:rsid w:val="00487F55"/>
    <w:rsid w:val="00495025"/>
    <w:rsid w:val="004C0C85"/>
    <w:rsid w:val="004C3BDE"/>
    <w:rsid w:val="004E30D6"/>
    <w:rsid w:val="004E5749"/>
    <w:rsid w:val="004E651F"/>
    <w:rsid w:val="0050561E"/>
    <w:rsid w:val="005223AF"/>
    <w:rsid w:val="00527F5B"/>
    <w:rsid w:val="00541A32"/>
    <w:rsid w:val="00575FAF"/>
    <w:rsid w:val="005766E6"/>
    <w:rsid w:val="00593E8D"/>
    <w:rsid w:val="005C6B68"/>
    <w:rsid w:val="005E04D5"/>
    <w:rsid w:val="006007F5"/>
    <w:rsid w:val="00600A25"/>
    <w:rsid w:val="00620670"/>
    <w:rsid w:val="00627DBC"/>
    <w:rsid w:val="006437C0"/>
    <w:rsid w:val="0064558D"/>
    <w:rsid w:val="0065175D"/>
    <w:rsid w:val="00686AAA"/>
    <w:rsid w:val="006974B7"/>
    <w:rsid w:val="006B37B7"/>
    <w:rsid w:val="006C07C4"/>
    <w:rsid w:val="006C6C22"/>
    <w:rsid w:val="006F343C"/>
    <w:rsid w:val="00707AED"/>
    <w:rsid w:val="00712638"/>
    <w:rsid w:val="007328EB"/>
    <w:rsid w:val="00760D0B"/>
    <w:rsid w:val="00761FD0"/>
    <w:rsid w:val="00771FD1"/>
    <w:rsid w:val="00781575"/>
    <w:rsid w:val="007851BE"/>
    <w:rsid w:val="00790214"/>
    <w:rsid w:val="00793306"/>
    <w:rsid w:val="007948E5"/>
    <w:rsid w:val="007E1E74"/>
    <w:rsid w:val="00811134"/>
    <w:rsid w:val="0085230C"/>
    <w:rsid w:val="00862FC5"/>
    <w:rsid w:val="0087182F"/>
    <w:rsid w:val="0087509D"/>
    <w:rsid w:val="0088224F"/>
    <w:rsid w:val="008A3CB7"/>
    <w:rsid w:val="008B3521"/>
    <w:rsid w:val="008D7B9E"/>
    <w:rsid w:val="008E2900"/>
    <w:rsid w:val="00903F0D"/>
    <w:rsid w:val="00914267"/>
    <w:rsid w:val="00934C64"/>
    <w:rsid w:val="009458A2"/>
    <w:rsid w:val="00982CD7"/>
    <w:rsid w:val="00983E7C"/>
    <w:rsid w:val="0098687F"/>
    <w:rsid w:val="00991315"/>
    <w:rsid w:val="00995D16"/>
    <w:rsid w:val="009A11E7"/>
    <w:rsid w:val="009A1805"/>
    <w:rsid w:val="009B06C0"/>
    <w:rsid w:val="009B68CC"/>
    <w:rsid w:val="009B7715"/>
    <w:rsid w:val="009D324F"/>
    <w:rsid w:val="009E2E99"/>
    <w:rsid w:val="009F66F3"/>
    <w:rsid w:val="00A05B9B"/>
    <w:rsid w:val="00A10CDA"/>
    <w:rsid w:val="00A13B6C"/>
    <w:rsid w:val="00A47E94"/>
    <w:rsid w:val="00AA1D6B"/>
    <w:rsid w:val="00AA7734"/>
    <w:rsid w:val="00AC4ACB"/>
    <w:rsid w:val="00AE6A9D"/>
    <w:rsid w:val="00AF4A06"/>
    <w:rsid w:val="00AF7A86"/>
    <w:rsid w:val="00B07CCD"/>
    <w:rsid w:val="00B207A6"/>
    <w:rsid w:val="00B23DA2"/>
    <w:rsid w:val="00B509FC"/>
    <w:rsid w:val="00B95782"/>
    <w:rsid w:val="00BC5D88"/>
    <w:rsid w:val="00BC5DA7"/>
    <w:rsid w:val="00BD2BF5"/>
    <w:rsid w:val="00BF3163"/>
    <w:rsid w:val="00BF6CA4"/>
    <w:rsid w:val="00C1539D"/>
    <w:rsid w:val="00C21238"/>
    <w:rsid w:val="00C26ED0"/>
    <w:rsid w:val="00C3045F"/>
    <w:rsid w:val="00C77AEA"/>
    <w:rsid w:val="00C81DB8"/>
    <w:rsid w:val="00C86DA3"/>
    <w:rsid w:val="00CA0401"/>
    <w:rsid w:val="00CA51BD"/>
    <w:rsid w:val="00CB0658"/>
    <w:rsid w:val="00CC324C"/>
    <w:rsid w:val="00CD3DDC"/>
    <w:rsid w:val="00CE4A67"/>
    <w:rsid w:val="00CE687B"/>
    <w:rsid w:val="00CF27C9"/>
    <w:rsid w:val="00D02A2D"/>
    <w:rsid w:val="00D0421D"/>
    <w:rsid w:val="00D1127F"/>
    <w:rsid w:val="00D12F42"/>
    <w:rsid w:val="00D13F2E"/>
    <w:rsid w:val="00D239AD"/>
    <w:rsid w:val="00D2626C"/>
    <w:rsid w:val="00D3016A"/>
    <w:rsid w:val="00D317AD"/>
    <w:rsid w:val="00D5060E"/>
    <w:rsid w:val="00D51311"/>
    <w:rsid w:val="00D6797C"/>
    <w:rsid w:val="00D80412"/>
    <w:rsid w:val="00DA6A11"/>
    <w:rsid w:val="00DC38CB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07895"/>
    <w:rsid w:val="00F5490C"/>
    <w:rsid w:val="00F62F55"/>
    <w:rsid w:val="00F8122B"/>
    <w:rsid w:val="00F90316"/>
    <w:rsid w:val="00FD26A9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  <o:rules v:ext="edit">
        <o:r id="V:Rule1" type="connector" idref="#_x0000_s1202"/>
        <o:r id="V:Rule2" type="connector" idref="#_x0000_s1204"/>
        <o:r id="V:Rule3" type="connector" idref="#_x0000_s1196"/>
        <o:r id="V:Rule4" type="connector" idref="#_x0000_s1178"/>
        <o:r id="V:Rule5" type="connector" idref="#_x0000_s1203"/>
        <o:r id="V:Rule6" type="connector" idref="#_x0000_s1197"/>
        <o:r id="V:Rule7" type="connector" idref="#_x0000_s1198"/>
        <o:r id="V:Rule8" type="connector" idref="#_x0000_s1205"/>
        <o:r id="V:Rule9" type="connector" idref="#_x0000_s1199"/>
        <o:r id="V:Rule10" type="connector" idref="#_x0000_s1206"/>
        <o:r id="V:Rule11" type="connector" idref="#_x0000_s1195"/>
        <o:r id="V:Rule12" type="connector" idref="#_x0000_s1207"/>
        <o:r id="V:Rule13" type="connector" idref="#_x0000_s1208"/>
        <o:r id="V:Rule14" type="connector" idref="#_x0000_s1201"/>
        <o:r id="V:Rule15" type="connector" idref="#_x0000_s1194"/>
        <o:r id="V:Rule16" type="connector" idref="#_x0000_s120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3AE05-B955-46A8-BE32-089A99AD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258</TotalTime>
  <Pages>8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suparat</cp:lastModifiedBy>
  <cp:revision>16</cp:revision>
  <cp:lastPrinted>2015-07-02T08:34:00Z</cp:lastPrinted>
  <dcterms:created xsi:type="dcterms:W3CDTF">2015-06-22T08:27:00Z</dcterms:created>
  <dcterms:modified xsi:type="dcterms:W3CDTF">2015-07-09T15:16:00Z</dcterms:modified>
</cp:coreProperties>
</file>